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A6F61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SPRYGGE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5C5FD505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Samford, Essex. Husbandman.</w:t>
      </w:r>
    </w:p>
    <w:p w14:paraId="637C1986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EC1B6C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E4CDBC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Ilger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brought a plaint of debt against him, </w:t>
      </w:r>
    </w:p>
    <w:p w14:paraId="6AB5746B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Holdeburgh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Brokhole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4E4025E1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Stambourne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DFA0FFE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14:paraId="4D44424A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AFE181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6AFCC9" w14:textId="77777777" w:rsidR="00747DC6" w:rsidRDefault="00747DC6" w:rsidP="00747DC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2022</w:t>
      </w:r>
    </w:p>
    <w:p w14:paraId="3361E4B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C94D7" w14:textId="77777777" w:rsidR="00747DC6" w:rsidRDefault="00747DC6" w:rsidP="009139A6">
      <w:r>
        <w:separator/>
      </w:r>
    </w:p>
  </w:endnote>
  <w:endnote w:type="continuationSeparator" w:id="0">
    <w:p w14:paraId="2D3B9ADB" w14:textId="77777777" w:rsidR="00747DC6" w:rsidRDefault="00747D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1D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D2B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72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FCCFE" w14:textId="77777777" w:rsidR="00747DC6" w:rsidRDefault="00747DC6" w:rsidP="009139A6">
      <w:r>
        <w:separator/>
      </w:r>
    </w:p>
  </w:footnote>
  <w:footnote w:type="continuationSeparator" w:id="0">
    <w:p w14:paraId="50BAE217" w14:textId="77777777" w:rsidR="00747DC6" w:rsidRDefault="00747D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22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B1E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E2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C6"/>
    <w:rsid w:val="000666E0"/>
    <w:rsid w:val="002510B7"/>
    <w:rsid w:val="005C130B"/>
    <w:rsid w:val="00747DC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905DE"/>
  <w15:chartTrackingRefBased/>
  <w15:docId w15:val="{967C52E9-97B5-44A5-B53A-5320A62D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47D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2022-07-08T19:00:00Z</dcterms:created>
  <dcterms:modified xsi:type="dcterms:W3CDTF">2022-07-08T19:00:00Z</dcterms:modified>
</cp:coreProperties>
</file>